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45139" w14:textId="23D309B4" w:rsidR="00BA00AB" w:rsidRDefault="002B225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CHAUMBERLEYN</w:t>
      </w:r>
      <w:r>
        <w:rPr>
          <w:rFonts w:ascii="Times New Roman" w:hAnsi="Times New Roman" w:cs="Times New Roman"/>
          <w:sz w:val="24"/>
          <w:szCs w:val="24"/>
        </w:rPr>
        <w:t xml:space="preserve">         (fl.1440)</w:t>
      </w:r>
    </w:p>
    <w:p w14:paraId="19D5864E" w14:textId="4DCFE90B" w:rsidR="002B2253" w:rsidRDefault="002B225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Hathern, Leicestershire.</w:t>
      </w:r>
    </w:p>
    <w:p w14:paraId="3C2C2D3A" w14:textId="05CFE8EF" w:rsidR="002B2253" w:rsidRDefault="002B225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27CAA8" w14:textId="55963A7D" w:rsidR="002B2253" w:rsidRDefault="002B225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4EB4BC" w14:textId="36B33A58" w:rsidR="002B2253" w:rsidRDefault="002B225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Jun.1440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Leicester into lands</w:t>
      </w:r>
    </w:p>
    <w:p w14:paraId="14D21092" w14:textId="55F0B59A" w:rsidR="002B2253" w:rsidRDefault="002B225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held by the late Beatrice Shirley(q.v.).</w:t>
      </w:r>
    </w:p>
    <w:p w14:paraId="0E73C4AB" w14:textId="713A96F9" w:rsidR="002B2253" w:rsidRDefault="002B225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(www.inquisitionspostmortem.ac.uk  ref. eCIPM 25-431)</w:t>
      </w:r>
    </w:p>
    <w:p w14:paraId="6FBEC870" w14:textId="051C65CE" w:rsidR="002B2253" w:rsidRDefault="002B225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7A3FB7" w14:textId="45EB2BF1" w:rsidR="002B2253" w:rsidRDefault="002B225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019BEF" w14:textId="07DAEFE4" w:rsidR="002B2253" w:rsidRPr="002B2253" w:rsidRDefault="002B225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October 2021</w:t>
      </w:r>
    </w:p>
    <w:sectPr w:rsidR="002B2253" w:rsidRPr="002B22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15BB8" w14:textId="77777777" w:rsidR="002B2253" w:rsidRDefault="002B2253" w:rsidP="009139A6">
      <w:r>
        <w:separator/>
      </w:r>
    </w:p>
  </w:endnote>
  <w:endnote w:type="continuationSeparator" w:id="0">
    <w:p w14:paraId="29316674" w14:textId="77777777" w:rsidR="002B2253" w:rsidRDefault="002B225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FA91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B2CB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D456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CBC30" w14:textId="77777777" w:rsidR="002B2253" w:rsidRDefault="002B2253" w:rsidP="009139A6">
      <w:r>
        <w:separator/>
      </w:r>
    </w:p>
  </w:footnote>
  <w:footnote w:type="continuationSeparator" w:id="0">
    <w:p w14:paraId="01898D09" w14:textId="77777777" w:rsidR="002B2253" w:rsidRDefault="002B225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2F0D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B684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58B6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253"/>
    <w:rsid w:val="000666E0"/>
    <w:rsid w:val="002510B7"/>
    <w:rsid w:val="002B2253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AA79C3"/>
  <w15:chartTrackingRefBased/>
  <w15:docId w15:val="{95CB2418-2D32-4593-AAAE-2E05EE5D9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2021-10-13T14:36:00Z</dcterms:created>
  <dcterms:modified xsi:type="dcterms:W3CDTF">2021-10-13T14:40:00Z</dcterms:modified>
</cp:coreProperties>
</file>